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680" w:rsidRDefault="00B87680" w:rsidP="002417BF">
      <w:pPr>
        <w:ind w:firstLine="737"/>
        <w:jc w:val="center"/>
        <w:rPr>
          <w:b/>
          <w:sz w:val="28"/>
          <w:szCs w:val="28"/>
        </w:rPr>
      </w:pPr>
    </w:p>
    <w:p w:rsidR="002417BF" w:rsidRDefault="002417BF" w:rsidP="002417BF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DF5463" w:rsidRDefault="00DF5463" w:rsidP="00DF5463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ПО-09-3783</w:t>
      </w:r>
      <w:r w:rsidR="00B87680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 </w:t>
      </w:r>
    </w:p>
    <w:p w:rsidR="00DF5463" w:rsidRDefault="00DF5463" w:rsidP="00DF5463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</w:t>
      </w:r>
      <w:r w:rsidR="004041DB">
        <w:rPr>
          <w:b/>
          <w:sz w:val="26"/>
          <w:szCs w:val="26"/>
        </w:rPr>
        <w:t xml:space="preserve"> </w:t>
      </w:r>
      <w:r w:rsidR="004041DB">
        <w:rPr>
          <w:b/>
          <w:sz w:val="26"/>
          <w:szCs w:val="26"/>
          <w:lang w:val="bg-BG"/>
        </w:rPr>
        <w:t>17</w:t>
      </w:r>
      <w:r>
        <w:rPr>
          <w:b/>
          <w:sz w:val="26"/>
          <w:szCs w:val="26"/>
          <w:lang w:val="ru-RU"/>
        </w:rPr>
        <w:t>.11.2021г.</w:t>
      </w:r>
    </w:p>
    <w:p w:rsidR="002417BF" w:rsidRPr="00F86A4D" w:rsidRDefault="002417BF" w:rsidP="002417BF">
      <w:pPr>
        <w:ind w:firstLine="737"/>
        <w:jc w:val="center"/>
        <w:rPr>
          <w:sz w:val="26"/>
          <w:szCs w:val="26"/>
          <w:lang w:val="ru-RU"/>
        </w:rPr>
      </w:pPr>
    </w:p>
    <w:p w:rsidR="00B87680" w:rsidRPr="00D447C1" w:rsidRDefault="00B87680" w:rsidP="00B87680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B87680" w:rsidRDefault="00B87680" w:rsidP="00B87680">
      <w:pPr>
        <w:ind w:firstLine="737"/>
        <w:rPr>
          <w:b/>
          <w:lang w:val="bg-BG"/>
        </w:rPr>
      </w:pPr>
    </w:p>
    <w:p w:rsidR="00223987" w:rsidRDefault="00223987" w:rsidP="00B87680">
      <w:pPr>
        <w:ind w:firstLine="737"/>
        <w:rPr>
          <w:b/>
          <w:lang w:val="bg-BG"/>
        </w:rPr>
      </w:pPr>
    </w:p>
    <w:p w:rsidR="00B87680" w:rsidRPr="00810D10" w:rsidRDefault="00B87680" w:rsidP="00B87680">
      <w:pPr>
        <w:ind w:firstLine="737"/>
        <w:jc w:val="both"/>
        <w:rPr>
          <w:lang w:val="ru-RU"/>
        </w:rPr>
      </w:pPr>
    </w:p>
    <w:p w:rsidR="00B87680" w:rsidRPr="00035AE3" w:rsidRDefault="00B87680" w:rsidP="00B87680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B87680" w:rsidRPr="00035AE3" w:rsidRDefault="00B87680" w:rsidP="00B87680">
      <w:pPr>
        <w:ind w:firstLine="737"/>
        <w:jc w:val="center"/>
        <w:rPr>
          <w:b/>
          <w:lang w:val="ru-RU"/>
        </w:rPr>
      </w:pPr>
    </w:p>
    <w:p w:rsidR="00B87680" w:rsidRDefault="00B87680" w:rsidP="00B87680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ПО-09-378</w:t>
      </w:r>
      <w:r>
        <w:t>3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B87680" w:rsidRPr="00D447C1" w:rsidRDefault="00B87680" w:rsidP="00B87680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B87680" w:rsidRDefault="00B87680" w:rsidP="00B87680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83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B87680" w:rsidRPr="00D447C1" w:rsidRDefault="00B87680" w:rsidP="00B87680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83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B87680" w:rsidRPr="00D447C1" w:rsidRDefault="00B87680" w:rsidP="00B87680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B87680" w:rsidRDefault="00B87680" w:rsidP="00B87680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B87680" w:rsidRDefault="00B87680" w:rsidP="00B87680">
      <w:pPr>
        <w:spacing w:before="240"/>
        <w:rPr>
          <w:b/>
          <w:lang w:val="ru-RU"/>
        </w:rPr>
      </w:pPr>
    </w:p>
    <w:p w:rsidR="00B87680" w:rsidRPr="00053BDC" w:rsidRDefault="00B87680" w:rsidP="00B87680">
      <w:pPr>
        <w:ind w:left="180" w:firstLine="540"/>
        <w:jc w:val="both"/>
        <w:rPr>
          <w:lang w:val="ru-RU"/>
        </w:rPr>
      </w:pPr>
    </w:p>
    <w:p w:rsidR="00B87680" w:rsidRDefault="00B87680" w:rsidP="00B87680">
      <w:pPr>
        <w:spacing w:line="360" w:lineRule="auto"/>
        <w:rPr>
          <w:i/>
          <w:lang w:val="bg-BG"/>
        </w:rPr>
      </w:pPr>
    </w:p>
    <w:p w:rsidR="00223987" w:rsidRPr="00F203AD" w:rsidRDefault="00223987" w:rsidP="00B87680">
      <w:pPr>
        <w:spacing w:line="360" w:lineRule="auto"/>
        <w:rPr>
          <w:i/>
          <w:lang w:val="bg-BG"/>
        </w:rPr>
      </w:pPr>
    </w:p>
    <w:p w:rsidR="00B87680" w:rsidRDefault="00B87680" w:rsidP="00B87680">
      <w:pPr>
        <w:rPr>
          <w:b/>
          <w:lang w:val="bg-BG"/>
        </w:rPr>
      </w:pPr>
    </w:p>
    <w:p w:rsidR="00223987" w:rsidRPr="00F203AD" w:rsidRDefault="00223987" w:rsidP="00223987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223987" w:rsidRPr="00F203AD" w:rsidRDefault="00223987" w:rsidP="00223987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223987" w:rsidRPr="00F203AD" w:rsidRDefault="00223987" w:rsidP="00223987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223987" w:rsidRDefault="00223987" w:rsidP="00223987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B87680" w:rsidRDefault="00B87680" w:rsidP="00B87680">
      <w:pPr>
        <w:rPr>
          <w:i/>
          <w:lang w:val="bg-BG"/>
        </w:rPr>
      </w:pPr>
    </w:p>
    <w:p w:rsidR="00B87680" w:rsidRPr="00F203AD" w:rsidRDefault="00B87680" w:rsidP="00B87680">
      <w:pPr>
        <w:rPr>
          <w:i/>
          <w:lang w:val="bg-BG"/>
        </w:rPr>
      </w:pPr>
      <w:bookmarkStart w:id="0" w:name="_GoBack"/>
      <w:bookmarkEnd w:id="0"/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B87680" w:rsidRPr="00F56455" w:rsidRDefault="00B87680" w:rsidP="00B87680"/>
    <w:p w:rsidR="00D74E49" w:rsidRPr="00F8374E" w:rsidRDefault="00D74E49" w:rsidP="00B87680">
      <w:pPr>
        <w:ind w:firstLine="680"/>
        <w:jc w:val="both"/>
        <w:textAlignment w:val="center"/>
        <w:rPr>
          <w:b/>
          <w:i/>
          <w:color w:val="FFFFFF" w:themeColor="background1"/>
          <w:sz w:val="20"/>
          <w:lang w:val="bg-BG"/>
        </w:rPr>
      </w:pPr>
    </w:p>
    <w:sectPr w:rsidR="00D74E49" w:rsidRPr="00F8374E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E88" w:rsidRDefault="002A0E88">
      <w:r>
        <w:separator/>
      </w:r>
    </w:p>
  </w:endnote>
  <w:endnote w:type="continuationSeparator" w:id="0">
    <w:p w:rsidR="002A0E88" w:rsidRDefault="002A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E88" w:rsidRDefault="002A0E88">
      <w:r>
        <w:separator/>
      </w:r>
    </w:p>
  </w:footnote>
  <w:footnote w:type="continuationSeparator" w:id="0">
    <w:p w:rsidR="002A0E88" w:rsidRDefault="002A0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E1FD24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5A72"/>
    <w:rsid w:val="001F6D10"/>
    <w:rsid w:val="00202271"/>
    <w:rsid w:val="0020653E"/>
    <w:rsid w:val="00206B07"/>
    <w:rsid w:val="002075D7"/>
    <w:rsid w:val="00220454"/>
    <w:rsid w:val="00221B71"/>
    <w:rsid w:val="00223987"/>
    <w:rsid w:val="00225E60"/>
    <w:rsid w:val="002417BF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A0462"/>
    <w:rsid w:val="002A0E88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41DB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06FE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9445E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0766A"/>
    <w:rsid w:val="00A20886"/>
    <w:rsid w:val="00A2417B"/>
    <w:rsid w:val="00A278BF"/>
    <w:rsid w:val="00A34519"/>
    <w:rsid w:val="00A36C2A"/>
    <w:rsid w:val="00A42551"/>
    <w:rsid w:val="00A42987"/>
    <w:rsid w:val="00A470F7"/>
    <w:rsid w:val="00A510AA"/>
    <w:rsid w:val="00A5147E"/>
    <w:rsid w:val="00A55F4B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87680"/>
    <w:rsid w:val="00B923BA"/>
    <w:rsid w:val="00B93D63"/>
    <w:rsid w:val="00B960C7"/>
    <w:rsid w:val="00B97026"/>
    <w:rsid w:val="00BA7A97"/>
    <w:rsid w:val="00BB2B75"/>
    <w:rsid w:val="00BB5ADE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825DD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0996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213B9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5463"/>
    <w:rsid w:val="00DF7DC6"/>
    <w:rsid w:val="00E11B2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1D80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374E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2021-11-03T11:20:00Z</cp:lastPrinted>
  <dcterms:created xsi:type="dcterms:W3CDTF">2021-08-04T13:10:00Z</dcterms:created>
  <dcterms:modified xsi:type="dcterms:W3CDTF">2021-11-17T09:04:00Z</dcterms:modified>
</cp:coreProperties>
</file>